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5288A" w14:textId="77777777" w:rsidR="00D85A2E" w:rsidRDefault="00D85A2E" w:rsidP="00D85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Christopher WARD</w:t>
      </w:r>
      <w:r>
        <w:rPr>
          <w:rFonts w:ascii="Times New Roman" w:hAnsi="Times New Roman" w:cs="Times New Roman"/>
        </w:rPr>
        <w:t xml:space="preserve">      (fl.1483)</w:t>
      </w:r>
    </w:p>
    <w:p w14:paraId="166129D3" w14:textId="77777777" w:rsidR="00D85A2E" w:rsidRDefault="00D85A2E" w:rsidP="00D85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Givendale</w:t>
      </w:r>
      <w:proofErr w:type="spellEnd"/>
      <w:r>
        <w:rPr>
          <w:rFonts w:ascii="Times New Roman" w:hAnsi="Times New Roman" w:cs="Times New Roman"/>
        </w:rPr>
        <w:t>, near Ripon, West Riding of Yorkshire.</w:t>
      </w:r>
    </w:p>
    <w:p w14:paraId="288E4883" w14:textId="77777777" w:rsidR="00D85A2E" w:rsidRDefault="00D85A2E" w:rsidP="00D85A2E">
      <w:pPr>
        <w:rPr>
          <w:rFonts w:ascii="Times New Roman" w:hAnsi="Times New Roman" w:cs="Times New Roman"/>
        </w:rPr>
      </w:pPr>
    </w:p>
    <w:p w14:paraId="7580A0A7" w14:textId="77777777" w:rsidR="00D85A2E" w:rsidRDefault="00D85A2E" w:rsidP="00D85A2E">
      <w:pPr>
        <w:rPr>
          <w:rFonts w:ascii="Times New Roman" w:hAnsi="Times New Roman" w:cs="Times New Roman"/>
        </w:rPr>
      </w:pPr>
    </w:p>
    <w:p w14:paraId="62A0296B" w14:textId="77777777" w:rsidR="00D85A2E" w:rsidRDefault="00D85A2E" w:rsidP="00D85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Clyfford</w:t>
      </w:r>
      <w:proofErr w:type="spellEnd"/>
      <w:r>
        <w:rPr>
          <w:rFonts w:ascii="Times New Roman" w:hAnsi="Times New Roman" w:cs="Times New Roman"/>
        </w:rPr>
        <w:t>, esquire(q.v.), brought a plaint of debt against him.</w:t>
      </w:r>
    </w:p>
    <w:p w14:paraId="3561C65D" w14:textId="77777777" w:rsidR="00D85A2E" w:rsidRDefault="00D85A2E" w:rsidP="00D85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303A51F" w14:textId="77777777" w:rsidR="00D85A2E" w:rsidRDefault="00D85A2E" w:rsidP="00D85A2E">
      <w:pPr>
        <w:rPr>
          <w:rFonts w:ascii="Times New Roman" w:hAnsi="Times New Roman" w:cs="Times New Roman"/>
        </w:rPr>
      </w:pPr>
    </w:p>
    <w:p w14:paraId="3DE246BE" w14:textId="77777777" w:rsidR="00D85A2E" w:rsidRDefault="00D85A2E" w:rsidP="00D85A2E">
      <w:pPr>
        <w:rPr>
          <w:rFonts w:ascii="Times New Roman" w:hAnsi="Times New Roman" w:cs="Times New Roman"/>
        </w:rPr>
      </w:pPr>
    </w:p>
    <w:p w14:paraId="2CC0AE82" w14:textId="77777777" w:rsidR="00D85A2E" w:rsidRDefault="00D85A2E" w:rsidP="00D85A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July 2019</w:t>
      </w:r>
    </w:p>
    <w:p w14:paraId="5268DF08" w14:textId="77777777" w:rsidR="006B2F86" w:rsidRPr="00E71FC3" w:rsidRDefault="00D85A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DD26B" w14:textId="77777777" w:rsidR="00D85A2E" w:rsidRDefault="00D85A2E" w:rsidP="00E71FC3">
      <w:r>
        <w:separator/>
      </w:r>
    </w:p>
  </w:endnote>
  <w:endnote w:type="continuationSeparator" w:id="0">
    <w:p w14:paraId="1408054F" w14:textId="77777777" w:rsidR="00D85A2E" w:rsidRDefault="00D85A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761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11764" w14:textId="77777777" w:rsidR="00D85A2E" w:rsidRDefault="00D85A2E" w:rsidP="00E71FC3">
      <w:r>
        <w:separator/>
      </w:r>
    </w:p>
  </w:footnote>
  <w:footnote w:type="continuationSeparator" w:id="0">
    <w:p w14:paraId="78191DAF" w14:textId="77777777" w:rsidR="00D85A2E" w:rsidRDefault="00D85A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2E"/>
    <w:rsid w:val="001A7C09"/>
    <w:rsid w:val="00577BD5"/>
    <w:rsid w:val="00656CBA"/>
    <w:rsid w:val="006A1F77"/>
    <w:rsid w:val="00733BE7"/>
    <w:rsid w:val="00AB52E8"/>
    <w:rsid w:val="00B16D3F"/>
    <w:rsid w:val="00BB41AC"/>
    <w:rsid w:val="00D85A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AF390"/>
  <w15:chartTrackingRefBased/>
  <w15:docId w15:val="{B812D857-76D4-4970-A07F-8F27379D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A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2019-07-30T20:35:00Z</dcterms:created>
  <dcterms:modified xsi:type="dcterms:W3CDTF">2019-07-30T20:36:00Z</dcterms:modified>
</cp:coreProperties>
</file>